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B6C30" w14:textId="77777777" w:rsidR="00FF1CAD" w:rsidRDefault="00FF1CAD" w:rsidP="00FF1C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DEKEN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fl.1484)</w:t>
      </w:r>
    </w:p>
    <w:p w14:paraId="35122110" w14:textId="77777777" w:rsidR="00FF1CAD" w:rsidRDefault="00FF1CAD" w:rsidP="00FF1CAD">
      <w:pPr>
        <w:pStyle w:val="NoSpacing"/>
        <w:rPr>
          <w:rFonts w:cs="Times New Roman"/>
          <w:szCs w:val="24"/>
        </w:rPr>
      </w:pPr>
    </w:p>
    <w:p w14:paraId="138B426D" w14:textId="77777777" w:rsidR="00FF1CAD" w:rsidRDefault="00FF1CAD" w:rsidP="00FF1CAD">
      <w:pPr>
        <w:pStyle w:val="NoSpacing"/>
        <w:rPr>
          <w:rFonts w:cs="Times New Roman"/>
          <w:szCs w:val="24"/>
        </w:rPr>
      </w:pPr>
    </w:p>
    <w:p w14:paraId="607FFA61" w14:textId="77777777" w:rsidR="00FF1CAD" w:rsidRDefault="00FF1CAD" w:rsidP="00FF1C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Aug.1484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Great </w:t>
      </w:r>
      <w:proofErr w:type="spellStart"/>
      <w:r>
        <w:rPr>
          <w:rFonts w:cs="Times New Roman"/>
          <w:szCs w:val="24"/>
        </w:rPr>
        <w:t>Faringdon</w:t>
      </w:r>
      <w:proofErr w:type="spellEnd"/>
      <w:r>
        <w:rPr>
          <w:rFonts w:cs="Times New Roman"/>
          <w:szCs w:val="24"/>
        </w:rPr>
        <w:t>,</w:t>
      </w:r>
    </w:p>
    <w:p w14:paraId="28B55094" w14:textId="77777777" w:rsidR="00FF1CAD" w:rsidRDefault="00FF1CAD" w:rsidP="00FF1C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Berkshire, into lands of Margery </w:t>
      </w:r>
      <w:proofErr w:type="spellStart"/>
      <w:r>
        <w:rPr>
          <w:rFonts w:cs="Times New Roman"/>
          <w:szCs w:val="24"/>
        </w:rPr>
        <w:t>Besell</w:t>
      </w:r>
      <w:proofErr w:type="spellEnd"/>
      <w:r>
        <w:rPr>
          <w:rFonts w:cs="Times New Roman"/>
          <w:szCs w:val="24"/>
        </w:rPr>
        <w:t>(q.v.).</w:t>
      </w:r>
    </w:p>
    <w:p w14:paraId="4EE10279" w14:textId="77777777" w:rsidR="00FF1CAD" w:rsidRDefault="00FF1CAD" w:rsidP="00FF1CAD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Fifteenth-Century Inquisitions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>. A companion”, ed. Michael Hicks pub:  The Boydell Press 2012 p.66)</w:t>
      </w:r>
    </w:p>
    <w:p w14:paraId="2928CB74" w14:textId="77777777" w:rsidR="00FF1CAD" w:rsidRDefault="00FF1CAD" w:rsidP="00FF1CAD">
      <w:pPr>
        <w:pStyle w:val="NoSpacing"/>
        <w:rPr>
          <w:rFonts w:cs="Times New Roman"/>
          <w:szCs w:val="24"/>
        </w:rPr>
      </w:pPr>
    </w:p>
    <w:p w14:paraId="1D11DF69" w14:textId="77777777" w:rsidR="00FF1CAD" w:rsidRDefault="00FF1CAD" w:rsidP="00FF1CAD">
      <w:pPr>
        <w:pStyle w:val="NoSpacing"/>
        <w:rPr>
          <w:rFonts w:cs="Times New Roman"/>
          <w:szCs w:val="24"/>
        </w:rPr>
      </w:pPr>
    </w:p>
    <w:p w14:paraId="51B47072" w14:textId="77777777" w:rsidR="00FF1CAD" w:rsidRDefault="00FF1CAD" w:rsidP="00FF1C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May 2023</w:t>
      </w:r>
    </w:p>
    <w:p w14:paraId="4C3C9949" w14:textId="124AB330" w:rsidR="00FF1CAD" w:rsidRPr="00FF1CAD" w:rsidRDefault="00FF1CAD" w:rsidP="00FF1CAD">
      <w:pPr>
        <w:pStyle w:val="NoSpacing"/>
        <w:rPr>
          <w:rFonts w:cs="Times New Roman"/>
          <w:szCs w:val="24"/>
        </w:rPr>
      </w:pPr>
    </w:p>
    <w:p w14:paraId="69968717" w14:textId="336358F6" w:rsidR="00DC428F" w:rsidRPr="00DC428F" w:rsidRDefault="00DC428F" w:rsidP="00DC428F">
      <w:pPr>
        <w:pStyle w:val="NoSpacing"/>
        <w:rPr>
          <w:rFonts w:cs="Times New Roman"/>
          <w:szCs w:val="24"/>
        </w:rPr>
      </w:pPr>
    </w:p>
    <w:sectPr w:rsidR="00DC428F" w:rsidRPr="00DC42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CE308" w14:textId="77777777" w:rsidR="00DC428F" w:rsidRDefault="00DC428F" w:rsidP="009139A6">
      <w:r>
        <w:separator/>
      </w:r>
    </w:p>
  </w:endnote>
  <w:endnote w:type="continuationSeparator" w:id="0">
    <w:p w14:paraId="4302F993" w14:textId="77777777" w:rsidR="00DC428F" w:rsidRDefault="00DC428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4948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2F01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D97B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8B5DE" w14:textId="77777777" w:rsidR="00DC428F" w:rsidRDefault="00DC428F" w:rsidP="009139A6">
      <w:r>
        <w:separator/>
      </w:r>
    </w:p>
  </w:footnote>
  <w:footnote w:type="continuationSeparator" w:id="0">
    <w:p w14:paraId="5DF22339" w14:textId="77777777" w:rsidR="00DC428F" w:rsidRDefault="00DC428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31D0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B765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065B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28F"/>
    <w:rsid w:val="000666E0"/>
    <w:rsid w:val="002510B7"/>
    <w:rsid w:val="005660CE"/>
    <w:rsid w:val="005C130B"/>
    <w:rsid w:val="00774B86"/>
    <w:rsid w:val="00826F5C"/>
    <w:rsid w:val="009139A6"/>
    <w:rsid w:val="009448BB"/>
    <w:rsid w:val="00947624"/>
    <w:rsid w:val="00976A50"/>
    <w:rsid w:val="00A3176C"/>
    <w:rsid w:val="00AE65F8"/>
    <w:rsid w:val="00AF5234"/>
    <w:rsid w:val="00BA00AB"/>
    <w:rsid w:val="00CB4ED9"/>
    <w:rsid w:val="00DC428F"/>
    <w:rsid w:val="00EB3209"/>
    <w:rsid w:val="00ED29BC"/>
    <w:rsid w:val="00F41096"/>
    <w:rsid w:val="00F5287F"/>
    <w:rsid w:val="00FF1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6E019B"/>
  <w15:chartTrackingRefBased/>
  <w15:docId w15:val="{14C15E34-3078-426B-9E17-9B983D3FE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45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2023-05-25T18:40:00Z</dcterms:created>
  <dcterms:modified xsi:type="dcterms:W3CDTF">2023-05-25T20:01:00Z</dcterms:modified>
</cp:coreProperties>
</file>